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E7F8F" w14:textId="77777777" w:rsidR="00D35BF6" w:rsidRDefault="00D35BF6" w:rsidP="00D35BF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John OFKYN (alias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OFBARN)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(fl.1432)</w:t>
      </w:r>
    </w:p>
    <w:p w14:paraId="33008191" w14:textId="77777777" w:rsidR="00D35BF6" w:rsidRDefault="00D35BF6" w:rsidP="00D35BF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Thaxted, Essex. Cutler.</w:t>
      </w:r>
    </w:p>
    <w:p w14:paraId="357771BE" w14:textId="77777777" w:rsidR="00D35BF6" w:rsidRDefault="00D35BF6" w:rsidP="00D35BF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253463D" w14:textId="77777777" w:rsidR="00D35BF6" w:rsidRDefault="00D35BF6" w:rsidP="00D35BF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FBA5F31" w14:textId="77777777" w:rsidR="00D35BF6" w:rsidRDefault="00D35BF6" w:rsidP="00D35BF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1432</w:t>
      </w:r>
      <w:r>
        <w:rPr>
          <w:rFonts w:ascii="Times New Roman" w:hAnsi="Times New Roman" w:cs="Times New Roman"/>
          <w:sz w:val="24"/>
          <w:szCs w:val="24"/>
        </w:rPr>
        <w:tab/>
        <w:t xml:space="preserve">Rose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Tentirden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Tentirden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Wikwane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</w:t>
      </w:r>
    </w:p>
    <w:p w14:paraId="7BE283C9" w14:textId="77777777" w:rsidR="00D35BF6" w:rsidRDefault="00D35BF6" w:rsidP="00D35BF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goldbeater(q.v.),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Takelee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ironmonger(q.v.), as the </w:t>
      </w:r>
    </w:p>
    <w:p w14:paraId="3BE69D92" w14:textId="77777777" w:rsidR="00D35BF6" w:rsidRDefault="00D35BF6" w:rsidP="00D35BF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executors of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Tentirden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ironmonger(q.v.), brought a</w:t>
      </w:r>
    </w:p>
    <w:p w14:paraId="1937C514" w14:textId="77777777" w:rsidR="00D35BF6" w:rsidRDefault="00D35BF6" w:rsidP="00D35BF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plaint of debt against him,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Cressenere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Coveney, </w:t>
      </w:r>
      <w:proofErr w:type="spellStart"/>
      <w:r>
        <w:rPr>
          <w:rFonts w:ascii="Times New Roman" w:hAnsi="Times New Roman" w:cs="Times New Roman"/>
          <w:sz w:val="24"/>
          <w:szCs w:val="24"/>
        </w:rPr>
        <w:t>Cambs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</w:t>
      </w:r>
    </w:p>
    <w:p w14:paraId="0B905E58" w14:textId="77777777" w:rsidR="00D35BF6" w:rsidRDefault="00D35BF6" w:rsidP="00D35BF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Bronde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Hatfield Kings, Essex(q.v.),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Thomas </w:t>
      </w:r>
    </w:p>
    <w:p w14:paraId="3C8013C9" w14:textId="77777777" w:rsidR="00D35BF6" w:rsidRDefault="00D35BF6" w:rsidP="00D35BF6">
      <w:pPr>
        <w:pStyle w:val="NoSpacing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Drowete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Thaxted(q.v.) and John Smyth of Thaxted, cordwainer(q.v.), as the </w:t>
      </w:r>
    </w:p>
    <w:p w14:paraId="1883DA3E" w14:textId="77777777" w:rsidR="00D35BF6" w:rsidRDefault="00D35BF6" w:rsidP="00D35BF6">
      <w:pPr>
        <w:pStyle w:val="NoSpacing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executors of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Wymbyssh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(q.v.). </w:t>
      </w:r>
    </w:p>
    <w:p w14:paraId="1558364C" w14:textId="77777777" w:rsidR="00D35BF6" w:rsidRPr="00434713" w:rsidRDefault="00D35BF6" w:rsidP="00D35BF6">
      <w:pPr>
        <w:pStyle w:val="NoSpacing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6C6DEA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https://waalt.uh.edu/index.php/CP40/664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427B6CE" w14:textId="77777777" w:rsidR="00D35BF6" w:rsidRPr="0092221E" w:rsidRDefault="00D35BF6" w:rsidP="00D35BF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29CFBB1" w14:textId="77777777" w:rsidR="00D35BF6" w:rsidRDefault="00D35BF6" w:rsidP="00D35BF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B707CB5" w14:textId="77777777" w:rsidR="00D35BF6" w:rsidRDefault="00D35BF6" w:rsidP="00D35BF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56D0991" w14:textId="77777777" w:rsidR="00D35BF6" w:rsidRDefault="00D35BF6" w:rsidP="00D35BF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July 2022</w:t>
      </w:r>
    </w:p>
    <w:p w14:paraId="2AE3620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6C6EC" w14:textId="77777777" w:rsidR="00D35BF6" w:rsidRDefault="00D35BF6" w:rsidP="009139A6">
      <w:r>
        <w:separator/>
      </w:r>
    </w:p>
  </w:endnote>
  <w:endnote w:type="continuationSeparator" w:id="0">
    <w:p w14:paraId="6163346C" w14:textId="77777777" w:rsidR="00D35BF6" w:rsidRDefault="00D35BF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BDAB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E0B1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7131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356FD" w14:textId="77777777" w:rsidR="00D35BF6" w:rsidRDefault="00D35BF6" w:rsidP="009139A6">
      <w:r>
        <w:separator/>
      </w:r>
    </w:p>
  </w:footnote>
  <w:footnote w:type="continuationSeparator" w:id="0">
    <w:p w14:paraId="3343FBDA" w14:textId="77777777" w:rsidR="00D35BF6" w:rsidRDefault="00D35BF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EDB6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F71B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3B0E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BF6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35BF6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07324E"/>
  <w15:chartTrackingRefBased/>
  <w15:docId w15:val="{25B64F95-6DD8-45F9-852A-7B920AB0F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35BF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6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99</Words>
  <Characters>567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2022-07-26T07:57:00Z</dcterms:created>
  <dcterms:modified xsi:type="dcterms:W3CDTF">2022-07-26T07:58:00Z</dcterms:modified>
</cp:coreProperties>
</file>